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7EE" w:rsidRDefault="00F627EE" w:rsidP="00F627EE">
      <w:pPr>
        <w:pStyle w:val="NoSpacing"/>
      </w:pPr>
      <w:r>
        <w:rPr>
          <w:u w:val="single"/>
        </w:rPr>
        <w:t>William WARMYNSTRE</w:t>
      </w:r>
      <w:r>
        <w:t xml:space="preserve">      (d.1414-5)</w:t>
      </w:r>
    </w:p>
    <w:p w:rsidR="00F627EE" w:rsidRDefault="00F627EE" w:rsidP="00F627EE">
      <w:pPr>
        <w:pStyle w:val="NoSpacing"/>
      </w:pPr>
      <w:proofErr w:type="gramStart"/>
      <w:r>
        <w:t>of</w:t>
      </w:r>
      <w:proofErr w:type="gramEnd"/>
      <w:r>
        <w:t xml:space="preserve"> Bristol. Burgess.</w:t>
      </w:r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   (Wadley pp.94-5)</w:t>
      </w:r>
    </w:p>
    <w:p w:rsidR="00F627EE" w:rsidRDefault="00F627EE" w:rsidP="00F627EE">
      <w:pPr>
        <w:pStyle w:val="NoSpacing"/>
      </w:pPr>
      <w:r>
        <w:t xml:space="preserve">Son:   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  <w:r>
        <w:t>23 May1414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F627EE" w:rsidRDefault="00F627EE" w:rsidP="00F627EE">
      <w:pPr>
        <w:pStyle w:val="NoSpacing"/>
      </w:pPr>
      <w:r>
        <w:t>28 Jan.1415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  <w:r>
        <w:t xml:space="preserve">Executors:   Alice and John </w:t>
      </w:r>
      <w:proofErr w:type="spellStart"/>
      <w:proofErr w:type="gramStart"/>
      <w:r>
        <w:t>Lymnour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</w:p>
    <w:p w:rsidR="00F627EE" w:rsidRDefault="00F627EE" w:rsidP="00F627EE">
      <w:pPr>
        <w:pStyle w:val="NoSpacing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7EE" w:rsidRDefault="00F627EE" w:rsidP="00920DE3">
      <w:pPr>
        <w:spacing w:after="0" w:line="240" w:lineRule="auto"/>
      </w:pPr>
      <w:r>
        <w:separator/>
      </w:r>
    </w:p>
  </w:endnote>
  <w:endnote w:type="continuationSeparator" w:id="0">
    <w:p w:rsidR="00F627EE" w:rsidRDefault="00F627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7EE" w:rsidRDefault="00F627EE" w:rsidP="00920DE3">
      <w:pPr>
        <w:spacing w:after="0" w:line="240" w:lineRule="auto"/>
      </w:pPr>
      <w:r>
        <w:separator/>
      </w:r>
    </w:p>
  </w:footnote>
  <w:footnote w:type="continuationSeparator" w:id="0">
    <w:p w:rsidR="00F627EE" w:rsidRDefault="00F627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EE"/>
    <w:rsid w:val="00120749"/>
    <w:rsid w:val="00624CAE"/>
    <w:rsid w:val="00920DE3"/>
    <w:rsid w:val="00C009D8"/>
    <w:rsid w:val="00CF53C8"/>
    <w:rsid w:val="00E47068"/>
    <w:rsid w:val="00F6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2014-11-22T20:08:00Z</dcterms:created>
  <dcterms:modified xsi:type="dcterms:W3CDTF">2014-11-22T20:09:00Z</dcterms:modified>
</cp:coreProperties>
</file>